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204" w:rsidRPr="00F040A2" w:rsidRDefault="009D5204" w:rsidP="00BB3A48">
      <w:pPr>
        <w:spacing w:after="0" w:line="240" w:lineRule="auto"/>
        <w:jc w:val="center"/>
        <w:rPr>
          <w:rFonts w:ascii="Comic Sans MS" w:hAnsi="Comic Sans MS"/>
          <w:bCs/>
          <w:sz w:val="20"/>
          <w:szCs w:val="20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Okulun Adı</w:t>
      </w:r>
      <w:r w:rsidRPr="00F040A2">
        <w:rPr>
          <w:rFonts w:ascii="Comic Sans MS" w:hAnsi="Comic Sans MS"/>
          <w:bCs/>
          <w:sz w:val="20"/>
          <w:szCs w:val="20"/>
        </w:rPr>
        <w:tab/>
        <w:t xml:space="preserve">    : 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Tarih</w:t>
      </w:r>
      <w:r w:rsidRPr="00F040A2">
        <w:rPr>
          <w:rFonts w:ascii="Comic Sans MS" w:hAnsi="Comic Sans MS"/>
          <w:bCs/>
          <w:sz w:val="20"/>
          <w:szCs w:val="20"/>
        </w:rPr>
        <w:tab/>
        <w:t xml:space="preserve">                :  </w:t>
      </w:r>
      <w:r w:rsidRPr="009A3D45">
        <w:rPr>
          <w:rFonts w:ascii="Comic Sans MS" w:hAnsi="Comic Sans MS"/>
          <w:bCs/>
          <w:sz w:val="20"/>
          <w:szCs w:val="20"/>
        </w:rPr>
        <w:t>24.11.2016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Yaş Grubu (Ay)     :</w:t>
      </w:r>
    </w:p>
    <w:p w:rsidR="009D5204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 xml:space="preserve">Öğretmen Adı      : </w:t>
      </w:r>
    </w:p>
    <w:p w:rsidR="009D5204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9D5204" w:rsidRPr="00F040A2" w:rsidRDefault="009D5204" w:rsidP="00751184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Çocuklar güler yüzle karşılanır. Hangi öğrenme merkezlerine geçecekleri sorulup çocuklara rehberlik edilir.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Oyun Zamanı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" ÖĞRETMENİM ’’ isimli bütünleştirilmiş Türkçe ve müzik etkinliği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9D5204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*</w:t>
      </w:r>
    </w:p>
    <w:p w:rsidR="009D5204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*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*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Eve gidiş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9D5204" w:rsidRPr="00751184" w:rsidRDefault="009D5204" w:rsidP="00F040A2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751184">
        <w:rPr>
          <w:rFonts w:ascii="Comic Sans MS" w:hAnsi="Comic Sans MS"/>
          <w:bCs/>
          <w:sz w:val="18"/>
          <w:szCs w:val="18"/>
        </w:rPr>
        <w:t>*</w:t>
      </w:r>
    </w:p>
    <w:p w:rsidR="009D5204" w:rsidRPr="00751184" w:rsidRDefault="009D5204" w:rsidP="00F040A2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751184">
        <w:rPr>
          <w:rFonts w:ascii="Comic Sans MS" w:hAnsi="Comic Sans MS"/>
          <w:bCs/>
          <w:sz w:val="18"/>
          <w:szCs w:val="18"/>
        </w:rPr>
        <w:t>*</w:t>
      </w:r>
    </w:p>
    <w:p w:rsidR="009D5204" w:rsidRPr="00751184" w:rsidRDefault="009D5204" w:rsidP="00F040A2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751184">
        <w:rPr>
          <w:rFonts w:ascii="Comic Sans MS" w:hAnsi="Comic Sans MS"/>
          <w:bCs/>
          <w:sz w:val="18"/>
          <w:szCs w:val="18"/>
        </w:rPr>
        <w:t>*</w:t>
      </w: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9D5204" w:rsidRPr="00F040A2" w:rsidRDefault="009D5204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9D5204" w:rsidRPr="00F040A2" w:rsidRDefault="009D5204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ETKİNLİK PLANI</w:t>
      </w:r>
    </w:p>
    <w:p w:rsidR="009D5204" w:rsidRPr="00F040A2" w:rsidRDefault="009D5204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ÖĞRETMENİM</w:t>
      </w:r>
    </w:p>
    <w:p w:rsidR="009D5204" w:rsidRPr="00F040A2" w:rsidRDefault="009D5204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 xml:space="preserve">Etkinlik Türü     : </w:t>
      </w:r>
      <w:r w:rsidRPr="00F040A2">
        <w:rPr>
          <w:rFonts w:ascii="Comic Sans MS" w:hAnsi="Comic Sans MS"/>
          <w:bCs/>
          <w:sz w:val="20"/>
          <w:szCs w:val="20"/>
        </w:rPr>
        <w:t>Türkçe-Müzik Etkinliği</w:t>
      </w:r>
      <w:r w:rsidRPr="00F040A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F040A2">
        <w:rPr>
          <w:rFonts w:ascii="Comic Sans MS" w:hAnsi="Comic Sans MS"/>
          <w:sz w:val="20"/>
          <w:szCs w:val="20"/>
        </w:rPr>
        <w:t xml:space="preserve">(Bütünleştirilmiş </w:t>
      </w:r>
      <w:r>
        <w:rPr>
          <w:rFonts w:ascii="Comic Sans MS" w:hAnsi="Comic Sans MS"/>
          <w:sz w:val="20"/>
          <w:szCs w:val="20"/>
        </w:rPr>
        <w:t xml:space="preserve">- </w:t>
      </w:r>
      <w:r w:rsidRPr="00F040A2">
        <w:rPr>
          <w:rFonts w:ascii="Comic Sans MS" w:hAnsi="Comic Sans MS"/>
          <w:sz w:val="20"/>
          <w:szCs w:val="20"/>
        </w:rPr>
        <w:t>Bireysel Etkinlik)</w:t>
      </w:r>
    </w:p>
    <w:p w:rsidR="009D5204" w:rsidRPr="00F040A2" w:rsidRDefault="009D5204" w:rsidP="00EF1A0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/>
          <w:b/>
          <w:sz w:val="20"/>
          <w:szCs w:val="20"/>
        </w:rPr>
        <w:t xml:space="preserve">Yaş Grubu (AY)  : </w:t>
      </w:r>
    </w:p>
    <w:p w:rsidR="009D5204" w:rsidRPr="00BB3A48" w:rsidRDefault="009D5204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9D5204" w:rsidRPr="00BB3A48" w:rsidRDefault="009D520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9.25pt;margin-top:4.1pt;width:418.6pt;height:34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">
            <v:textbox>
              <w:txbxContent>
                <w:p w:rsidR="009D5204" w:rsidRPr="00F040A2" w:rsidRDefault="009D5204" w:rsidP="00F040A2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‘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’Öğretmenler Günü’’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ile ilgili kısa bir sohbet edilir. Öğretmen demek, kısaca bir ülkenin geleceği demektir. Her yıl 24 Kasım geldiğinde yurdumuzun dört bir yanında öğretmenler günü</w:t>
                  </w:r>
                  <w:r w:rsidRPr="00F040A2">
                    <w:rPr>
                      <w:rFonts w:ascii="Comic Sans MS" w:hAnsi="Comic Sans MS" w:cs="Comic Sans MS"/>
                      <w:sz w:val="20"/>
                      <w:szCs w:val="20"/>
                    </w:rPr>
                    <w:t>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t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renlerle kutlan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r.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retmenler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dolay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yla baz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etkinlikler d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zenlenir,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ç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itli konu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malar yap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r. Bu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ne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zel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retmenler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iirleri okunur,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ark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lar s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ylenir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…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vs. 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Çocuklara öğretmenler ile ilgili düşünceleri sorulur, öğretmenler ile ilgili duygu ve düşüncelerini ifade etmelerine fırsat verilir.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Çocuklara ritim aletleri dağıtılır ve şarkı önce öğretmen tarafından söylenir. Sonra bölüm bölüm çocuklara öğretilir. Ardından hep birlikte ritim tutularak tekrar edilir.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ÖĞRETMENİM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Öğretmenim canım benim canım benim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Seni ben pek çok pek çok severim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Sen bir ana sen bir baba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Her şey oldun artık bana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Okut, öğret ve nihayet</w:t>
                  </w:r>
                </w:p>
                <w:p w:rsidR="009D5204" w:rsidRPr="00F040A2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Yurda yarar bir insan et</w:t>
                  </w:r>
                </w:p>
                <w:p w:rsidR="009D5204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D5204" w:rsidRDefault="009D5204" w:rsidP="0075118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Masalara geçilir, çocuklardan öğretmenlerinin resmini pastel boya ile çizerek boyamaları  ve yaptıkları resmi anlatmaları istenir.</w:t>
                  </w:r>
                </w:p>
                <w:p w:rsidR="009D5204" w:rsidRPr="00F040A2" w:rsidRDefault="009D5204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2pt;margin-top:3.85pt;width:281.75pt;height:194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">
            <v:textbox>
              <w:txbxContent>
                <w:p w:rsidR="009D5204" w:rsidRPr="00F040A2" w:rsidRDefault="009D5204" w:rsidP="00F040A2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9D5204" w:rsidRPr="00F040A2" w:rsidRDefault="009D5204" w:rsidP="00F040A2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GELİŞİMI</w:t>
                  </w:r>
                </w:p>
                <w:p w:rsidR="009D5204" w:rsidRPr="00F040A2" w:rsidRDefault="009D5204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2: Sesini uygun kullanır. </w:t>
                  </w:r>
                </w:p>
                <w:p w:rsidR="009D5204" w:rsidRPr="00F040A2" w:rsidRDefault="009D5204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nefesini doğru kullanır. Konuşurken /şarkı söylerken sesinin tonunu ayarlar.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sesinin hızını ayarlar. Konuşurken/şarkı söylerken sesinin şiddetini ayarlar.</w:t>
                  </w:r>
                </w:p>
                <w:p w:rsidR="009D5204" w:rsidRPr="00F040A2" w:rsidRDefault="009D5204" w:rsidP="00F040A2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9D5204" w:rsidRPr="00F040A2" w:rsidRDefault="009D5204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9D5204" w:rsidRPr="00F040A2" w:rsidRDefault="009D5204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</w:p>
                <w:p w:rsidR="009D5204" w:rsidRPr="00F040A2" w:rsidRDefault="009D5204" w:rsidP="00804FE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D5204" w:rsidRPr="00BB3A48" w:rsidRDefault="009D520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9D5204" w:rsidRPr="00BB3A48" w:rsidRDefault="009D5204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5" o:spid="_x0000_s1028" type="#_x0000_t202" style="position:absolute;margin-left:-.05pt;margin-top:284.3pt;width:291.15pt;height:4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">
            <v:textbox>
              <w:txbxContent>
                <w:p w:rsidR="009D5204" w:rsidRDefault="009D5204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D5204" w:rsidRDefault="009D5204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9D5204" w:rsidRPr="00A23DDF" w:rsidRDefault="009D5204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2pt;margin-top:190.25pt;width:281.05pt;height:89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">
            <v:textbox style="mso-fit-shape-to-text:t">
              <w:txbxContent>
                <w:p w:rsidR="009D5204" w:rsidRPr="00F040A2" w:rsidRDefault="009D5204" w:rsidP="00F040A2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  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9D5204" w:rsidRPr="00F040A2" w:rsidRDefault="009D5204" w:rsidP="00F040A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Ritim aletleri, boyalar</w:t>
                  </w:r>
                </w:p>
                <w:p w:rsidR="009D5204" w:rsidRPr="00F040A2" w:rsidRDefault="009D5204" w:rsidP="00F040A2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9D5204" w:rsidRPr="00F040A2" w:rsidRDefault="009D5204" w:rsidP="00F040A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24 kasım öğretmenler günü, kutlama töreni</w:t>
                  </w:r>
                </w:p>
                <w:p w:rsidR="009D5204" w:rsidRPr="00F040A2" w:rsidRDefault="009D5204" w:rsidP="00F040A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9D5204" w:rsidRDefault="009D5204" w:rsidP="0070788E">
      <w:pPr>
        <w:pStyle w:val="ListParagraph"/>
      </w:pPr>
      <w:r>
        <w:rPr>
          <w:noProof/>
        </w:rPr>
        <w:pict>
          <v:shape id="Text Box 6" o:spid="_x0000_s1030" type="#_x0000_t202" style="position:absolute;left:0;text-align:left;margin-left:326.6pt;margin-top:-39.3pt;width:416.35pt;height:113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">
            <v:textbox>
              <w:txbxContent>
                <w:p w:rsidR="009D5204" w:rsidRDefault="009D5204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D5204" w:rsidRPr="00F040A2" w:rsidRDefault="009D5204" w:rsidP="00F040A2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9D5204" w:rsidRPr="00F040A2" w:rsidRDefault="009D5204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Bugün hangi özel günü kutladık?</w:t>
                  </w:r>
                </w:p>
                <w:p w:rsidR="009D5204" w:rsidRPr="00F040A2" w:rsidRDefault="009D5204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Öğretmeniniz ile ilgili neler düşünüyorsunuz?</w:t>
                  </w:r>
                </w:p>
                <w:p w:rsidR="009D5204" w:rsidRPr="00F040A2" w:rsidRDefault="009D5204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Ona ne söylemek istersiniz?</w:t>
                  </w:r>
                </w:p>
                <w:p w:rsidR="009D5204" w:rsidRPr="00F040A2" w:rsidRDefault="009D5204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Siz öğretmen olsaydınız öğrencilerinize ne söylerdiniz?</w:t>
                  </w:r>
                </w:p>
                <w:p w:rsidR="009D5204" w:rsidRPr="00F040A2" w:rsidRDefault="009D5204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Seti 2.sayı/42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sayfa yönerge uygun yapılır</w:t>
                  </w:r>
                </w:p>
                <w:p w:rsidR="009D5204" w:rsidRPr="00F040A2" w:rsidRDefault="009D5204" w:rsidP="00F300A9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31" type="#_x0000_t202" style="position:absolute;left:0;text-align:left;margin-left:-.75pt;margin-top:-27.25pt;width:294.9pt;height:8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">
            <v:textbox>
              <w:txbxContent>
                <w:p w:rsidR="009D5204" w:rsidRDefault="009D5204" w:rsidP="00113F35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D5204" w:rsidRPr="00F040A2" w:rsidRDefault="009D5204" w:rsidP="00F040A2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9D5204" w:rsidRPr="00F040A2" w:rsidRDefault="009D5204" w:rsidP="0007666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</w:p>
    <w:sectPr w:rsidR="009D5204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204" w:rsidRDefault="009D5204" w:rsidP="00806A98">
      <w:pPr>
        <w:spacing w:after="0" w:line="240" w:lineRule="auto"/>
      </w:pPr>
      <w:r>
        <w:separator/>
      </w:r>
    </w:p>
  </w:endnote>
  <w:endnote w:type="continuationSeparator" w:id="0">
    <w:p w:rsidR="009D5204" w:rsidRDefault="009D520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204" w:rsidRDefault="009D5204" w:rsidP="00806A98">
      <w:pPr>
        <w:spacing w:after="0" w:line="240" w:lineRule="auto"/>
      </w:pPr>
      <w:r>
        <w:separator/>
      </w:r>
    </w:p>
  </w:footnote>
  <w:footnote w:type="continuationSeparator" w:id="0">
    <w:p w:rsidR="009D5204" w:rsidRDefault="009D520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0778"/>
    <w:rsid w:val="000530CF"/>
    <w:rsid w:val="000562B3"/>
    <w:rsid w:val="000614C2"/>
    <w:rsid w:val="00076669"/>
    <w:rsid w:val="000867DE"/>
    <w:rsid w:val="000977DB"/>
    <w:rsid w:val="000A764C"/>
    <w:rsid w:val="000D2A0A"/>
    <w:rsid w:val="00113F35"/>
    <w:rsid w:val="0019566C"/>
    <w:rsid w:val="001D095B"/>
    <w:rsid w:val="002134AD"/>
    <w:rsid w:val="002201E3"/>
    <w:rsid w:val="00254F62"/>
    <w:rsid w:val="00256E22"/>
    <w:rsid w:val="00296E61"/>
    <w:rsid w:val="002A1BCC"/>
    <w:rsid w:val="0030759F"/>
    <w:rsid w:val="003A2AC5"/>
    <w:rsid w:val="003C0F4A"/>
    <w:rsid w:val="003C2D3A"/>
    <w:rsid w:val="003E254C"/>
    <w:rsid w:val="00430623"/>
    <w:rsid w:val="00446ED2"/>
    <w:rsid w:val="00455396"/>
    <w:rsid w:val="00497BC7"/>
    <w:rsid w:val="004C5BC8"/>
    <w:rsid w:val="004D71CA"/>
    <w:rsid w:val="004F21E0"/>
    <w:rsid w:val="004F353B"/>
    <w:rsid w:val="005444A2"/>
    <w:rsid w:val="00574B45"/>
    <w:rsid w:val="00576D4A"/>
    <w:rsid w:val="00606435"/>
    <w:rsid w:val="0064489B"/>
    <w:rsid w:val="006A447B"/>
    <w:rsid w:val="006C545D"/>
    <w:rsid w:val="006D6401"/>
    <w:rsid w:val="0070788E"/>
    <w:rsid w:val="00712E0E"/>
    <w:rsid w:val="00751184"/>
    <w:rsid w:val="00764F63"/>
    <w:rsid w:val="007B5513"/>
    <w:rsid w:val="007C4E71"/>
    <w:rsid w:val="00804FE6"/>
    <w:rsid w:val="00806A98"/>
    <w:rsid w:val="0085733F"/>
    <w:rsid w:val="0087609F"/>
    <w:rsid w:val="009312B2"/>
    <w:rsid w:val="009319CC"/>
    <w:rsid w:val="009367C8"/>
    <w:rsid w:val="00942E94"/>
    <w:rsid w:val="009A20AC"/>
    <w:rsid w:val="009A3D45"/>
    <w:rsid w:val="009A4C09"/>
    <w:rsid w:val="009A586A"/>
    <w:rsid w:val="009D5204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4312"/>
    <w:rsid w:val="00BC6104"/>
    <w:rsid w:val="00BE067A"/>
    <w:rsid w:val="00C110B3"/>
    <w:rsid w:val="00C34D41"/>
    <w:rsid w:val="00C3789F"/>
    <w:rsid w:val="00C45BF1"/>
    <w:rsid w:val="00C644FA"/>
    <w:rsid w:val="00C73AB9"/>
    <w:rsid w:val="00C903B4"/>
    <w:rsid w:val="00C96347"/>
    <w:rsid w:val="00CA20A7"/>
    <w:rsid w:val="00CC17CA"/>
    <w:rsid w:val="00D94A26"/>
    <w:rsid w:val="00E47557"/>
    <w:rsid w:val="00EC6C15"/>
    <w:rsid w:val="00ED1E7B"/>
    <w:rsid w:val="00ED7DEF"/>
    <w:rsid w:val="00EE47F4"/>
    <w:rsid w:val="00EF1A06"/>
    <w:rsid w:val="00F040A2"/>
    <w:rsid w:val="00F25426"/>
    <w:rsid w:val="00F2590D"/>
    <w:rsid w:val="00F300A9"/>
    <w:rsid w:val="00F32FE1"/>
    <w:rsid w:val="00F61B8B"/>
    <w:rsid w:val="00F875E3"/>
    <w:rsid w:val="00F91FFA"/>
    <w:rsid w:val="00FC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AB9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86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114</Words>
  <Characters>650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2016-06-11T21:42:00Z</dcterms:created>
  <dcterms:modified xsi:type="dcterms:W3CDTF">2016-08-30T12:17:00Z</dcterms:modified>
</cp:coreProperties>
</file>